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  <w:bookmarkStart w:id="0" w:name="_GoBack"/>
      <w:bookmarkEnd w:id="0"/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57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57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579D1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487E09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0F95F-0222-4488-B963-50A42793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74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2018-12-03T04:02:00Z</dcterms:modified>
</cp:coreProperties>
</file>